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80" w:rsidRPr="00B87562" w:rsidRDefault="00144C80" w:rsidP="00144C80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8756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</w:t>
      </w:r>
      <w:r w:rsidR="00333B5F" w:rsidRPr="00B8756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าชธานี ประจำปีงบประมาณ พ.ศ. 256</w:t>
      </w:r>
      <w:r w:rsidR="00333B5F" w:rsidRPr="00B87562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DC778F" w:rsidRPr="00B87562" w:rsidRDefault="008A1871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B8756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โรงพยาบาลสมเด็จพระยุพราชเดชอุดม</w:t>
      </w:r>
      <w:r w:rsidR="00DC778F" w:rsidRPr="00B8756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</w:p>
    <w:p w:rsidR="00A20852" w:rsidRPr="00B87562" w:rsidRDefault="00A20852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XSpec="center" w:tblpY="2443"/>
        <w:tblW w:w="14336" w:type="dxa"/>
        <w:tblLook w:val="04A0" w:firstRow="1" w:lastRow="0" w:firstColumn="1" w:lastColumn="0" w:noHBand="0" w:noVBand="1"/>
      </w:tblPr>
      <w:tblGrid>
        <w:gridCol w:w="2802"/>
        <w:gridCol w:w="1560"/>
        <w:gridCol w:w="1327"/>
        <w:gridCol w:w="2075"/>
        <w:gridCol w:w="1739"/>
        <w:gridCol w:w="1662"/>
        <w:gridCol w:w="1327"/>
        <w:gridCol w:w="1844"/>
      </w:tblGrid>
      <w:tr w:rsidR="0095684B" w:rsidRPr="00B87562" w:rsidTr="00800CB0">
        <w:tc>
          <w:tcPr>
            <w:tcW w:w="2802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ผลผลิต(จำนวน)</w:t>
            </w:r>
          </w:p>
        </w:tc>
        <w:tc>
          <w:tcPr>
            <w:tcW w:w="2075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662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4" w:type="dxa"/>
          </w:tcPr>
          <w:p w:rsidR="0095684B" w:rsidRPr="00B87562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875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6E5B65" w:rsidRPr="00B87562" w:rsidTr="00800CB0">
        <w:tc>
          <w:tcPr>
            <w:tcW w:w="2802" w:type="dxa"/>
          </w:tcPr>
          <w:p w:rsidR="006E5B65" w:rsidRPr="00B87562" w:rsidRDefault="006E5B65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โครงการทำบุญสังฆทาน 9 วัดในช่วงเข้าพรรษา</w:t>
            </w:r>
          </w:p>
        </w:tc>
        <w:tc>
          <w:tcPr>
            <w:tcW w:w="1560" w:type="dxa"/>
          </w:tcPr>
          <w:p w:rsidR="00FF2983" w:rsidRPr="00B87562" w:rsidRDefault="006E5B65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 </w:t>
            </w:r>
          </w:p>
          <w:p w:rsidR="006E5B65" w:rsidRPr="00B87562" w:rsidRDefault="00FF2983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="006E5B65"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4 ครั้ง</w:t>
            </w:r>
          </w:p>
        </w:tc>
        <w:tc>
          <w:tcPr>
            <w:tcW w:w="1327" w:type="dxa"/>
          </w:tcPr>
          <w:p w:rsidR="006E5B65" w:rsidRPr="00B87562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E5B65" w:rsidRPr="00B87562" w:rsidRDefault="006E5B65" w:rsidP="0058184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600</w:t>
            </w:r>
            <w:r w:rsidRPr="00B8756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2075" w:type="dxa"/>
          </w:tcPr>
          <w:p w:rsidR="006E5B65" w:rsidRPr="00B87562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ผู้เข้าร่วมกิจกรรมมีความพึงพอใจร้อยละ 89 และได้ร่วมทำบุญบริจาคปัจจัยยอด     บาท</w:t>
            </w:r>
            <w:r w:rsidRPr="00B8756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ได้มีเครือข่ายกับชาวบ้านในอำเภอ</w:t>
            </w:r>
          </w:p>
        </w:tc>
        <w:tc>
          <w:tcPr>
            <w:tcW w:w="1739" w:type="dxa"/>
          </w:tcPr>
          <w:p w:rsidR="006E5B65" w:rsidRPr="00B87562" w:rsidRDefault="006E5B65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รพ.สมเด็จพยุพราชเดชอุดม</w:t>
            </w:r>
          </w:p>
        </w:tc>
        <w:tc>
          <w:tcPr>
            <w:tcW w:w="1662" w:type="dxa"/>
          </w:tcPr>
          <w:p w:rsidR="006E5B65" w:rsidRPr="00B87562" w:rsidRDefault="00333B5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B8756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6E5B65"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B8756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6E5B65" w:rsidRPr="00B87562" w:rsidRDefault="006E5B65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*-</w:t>
            </w:r>
          </w:p>
        </w:tc>
        <w:tc>
          <w:tcPr>
            <w:tcW w:w="1844" w:type="dxa"/>
          </w:tcPr>
          <w:p w:rsidR="006E5B65" w:rsidRPr="00B87562" w:rsidRDefault="006E5B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รพ.สมเด็จพยุพราชเดชอุดม</w:t>
            </w:r>
          </w:p>
        </w:tc>
      </w:tr>
      <w:tr w:rsidR="006E5B65" w:rsidRPr="00B87562" w:rsidTr="00800CB0">
        <w:tc>
          <w:tcPr>
            <w:tcW w:w="2802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โครงการสัมมนาคุณธรรมจริยธรรม สื่อสารด้วยใจสายใยองค์กร</w:t>
            </w:r>
          </w:p>
        </w:tc>
        <w:tc>
          <w:tcPr>
            <w:tcW w:w="1560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จัดกิจกรรมจำนวน 2 ครั้ง</w:t>
            </w:r>
          </w:p>
        </w:tc>
        <w:tc>
          <w:tcPr>
            <w:tcW w:w="1327" w:type="dxa"/>
          </w:tcPr>
          <w:p w:rsidR="006E5B65" w:rsidRPr="00B87562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E5B65" w:rsidRPr="00B87562" w:rsidRDefault="006E5B65" w:rsidP="0058184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  <w:r w:rsidRPr="00B8756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2075" w:type="dxa"/>
          </w:tcPr>
          <w:p w:rsidR="006E5B65" w:rsidRPr="00B87562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ผู้เข้าร่วมประชุมมีการสื่อสารทางตรง กับผู้บริหาร เกิดความรักในการทำงาน สมานสามัคคีกัน</w:t>
            </w:r>
          </w:p>
        </w:tc>
        <w:tc>
          <w:tcPr>
            <w:tcW w:w="1739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รพ.สมเด็จพยุพราชเดชอุดม</w:t>
            </w:r>
          </w:p>
        </w:tc>
        <w:tc>
          <w:tcPr>
            <w:tcW w:w="1662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ก.ค.-ส.ค.6</w:t>
            </w:r>
            <w:r w:rsidR="00333B5F" w:rsidRPr="00B8756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*-</w:t>
            </w:r>
          </w:p>
        </w:tc>
        <w:tc>
          <w:tcPr>
            <w:tcW w:w="1844" w:type="dxa"/>
          </w:tcPr>
          <w:p w:rsidR="006E5B65" w:rsidRPr="00B87562" w:rsidRDefault="006E5B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รพ.สมเด็จพยุพราชเดชอุดม</w:t>
            </w:r>
          </w:p>
        </w:tc>
      </w:tr>
      <w:tr w:rsidR="006E5B65" w:rsidRPr="00B87562" w:rsidTr="00800CB0">
        <w:tc>
          <w:tcPr>
            <w:tcW w:w="2802" w:type="dxa"/>
          </w:tcPr>
          <w:p w:rsidR="006E5B65" w:rsidRPr="00B87562" w:rsidRDefault="006E5B65" w:rsidP="006E5B65">
            <w:pPr>
              <w:tabs>
                <w:tab w:val="left" w:pos="176"/>
                <w:tab w:val="left" w:pos="459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58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โครงการสุนทรียสนทนา และจิตตปัญญาด้วยรักเหนือรักในระดับศีล 5</w:t>
            </w:r>
            <w:r w:rsidRPr="00B875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ผู้เข้าร่วมกิจกรรมจำนวน 200 คน</w:t>
            </w:r>
          </w:p>
        </w:tc>
        <w:tc>
          <w:tcPr>
            <w:tcW w:w="1327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200 คน</w:t>
            </w:r>
          </w:p>
        </w:tc>
        <w:tc>
          <w:tcPr>
            <w:tcW w:w="2075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ผ่านการประเมินในระดับดีเด่น</w:t>
            </w:r>
          </w:p>
        </w:tc>
        <w:tc>
          <w:tcPr>
            <w:tcW w:w="1739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รพ.สมเด็จพยุพราชเดชอุดม</w:t>
            </w:r>
          </w:p>
        </w:tc>
        <w:tc>
          <w:tcPr>
            <w:tcW w:w="1662" w:type="dxa"/>
          </w:tcPr>
          <w:p w:rsidR="006E5B65" w:rsidRPr="00B87562" w:rsidRDefault="00333B5F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B8756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6E5B65"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B8756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6E5B65" w:rsidRPr="00B87562" w:rsidRDefault="006E5B65" w:rsidP="00846C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*-</w:t>
            </w:r>
          </w:p>
        </w:tc>
        <w:tc>
          <w:tcPr>
            <w:tcW w:w="1844" w:type="dxa"/>
          </w:tcPr>
          <w:p w:rsidR="006E5B65" w:rsidRPr="00B87562" w:rsidRDefault="006E5B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562">
              <w:rPr>
                <w:rFonts w:ascii="TH SarabunIT๙" w:hAnsi="TH SarabunIT๙" w:cs="TH SarabunIT๙"/>
                <w:sz w:val="32"/>
                <w:szCs w:val="32"/>
                <w:cs/>
              </w:rPr>
              <w:t>รพ.สมเด็จพยุพราชเดชอุดม</w:t>
            </w:r>
          </w:p>
        </w:tc>
      </w:tr>
    </w:tbl>
    <w:p w:rsidR="00C87E7C" w:rsidRPr="00B87562" w:rsidRDefault="00C87E7C" w:rsidP="00A7390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</w:p>
    <w:sectPr w:rsidR="00C87E7C" w:rsidRPr="00B87562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B92" w:rsidRDefault="008D5B92">
      <w:r>
        <w:separator/>
      </w:r>
    </w:p>
  </w:endnote>
  <w:endnote w:type="continuationSeparator" w:id="0">
    <w:p w:rsidR="008D5B92" w:rsidRDefault="008D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B92" w:rsidRDefault="008D5B92">
      <w:r>
        <w:separator/>
      </w:r>
    </w:p>
  </w:footnote>
  <w:footnote w:type="continuationSeparator" w:id="0">
    <w:p w:rsidR="008D5B92" w:rsidRDefault="008D5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E67F8A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E67F8A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E67F8A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6E5B65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E67F8A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23F96"/>
    <w:rsid w:val="00041424"/>
    <w:rsid w:val="0006583D"/>
    <w:rsid w:val="000D658D"/>
    <w:rsid w:val="00107DC9"/>
    <w:rsid w:val="001110A5"/>
    <w:rsid w:val="00135E02"/>
    <w:rsid w:val="00144C80"/>
    <w:rsid w:val="00144D3A"/>
    <w:rsid w:val="00150596"/>
    <w:rsid w:val="00193FB7"/>
    <w:rsid w:val="001F5E85"/>
    <w:rsid w:val="00234405"/>
    <w:rsid w:val="002747A4"/>
    <w:rsid w:val="002974C7"/>
    <w:rsid w:val="002E1EB8"/>
    <w:rsid w:val="003126D7"/>
    <w:rsid w:val="00333B5F"/>
    <w:rsid w:val="00337BB7"/>
    <w:rsid w:val="00387B20"/>
    <w:rsid w:val="003B0B81"/>
    <w:rsid w:val="003B1134"/>
    <w:rsid w:val="003B69BB"/>
    <w:rsid w:val="00410248"/>
    <w:rsid w:val="004470AA"/>
    <w:rsid w:val="00450586"/>
    <w:rsid w:val="004B2D68"/>
    <w:rsid w:val="004B4D7E"/>
    <w:rsid w:val="004C53C8"/>
    <w:rsid w:val="004D7CFA"/>
    <w:rsid w:val="004F6489"/>
    <w:rsid w:val="00553594"/>
    <w:rsid w:val="005F4EE0"/>
    <w:rsid w:val="006255A5"/>
    <w:rsid w:val="00667210"/>
    <w:rsid w:val="006A4118"/>
    <w:rsid w:val="006B17F4"/>
    <w:rsid w:val="006B50A9"/>
    <w:rsid w:val="006D16F7"/>
    <w:rsid w:val="006D27E7"/>
    <w:rsid w:val="006E5B65"/>
    <w:rsid w:val="00712B43"/>
    <w:rsid w:val="007319BA"/>
    <w:rsid w:val="00740093"/>
    <w:rsid w:val="007941B5"/>
    <w:rsid w:val="007D045D"/>
    <w:rsid w:val="007E049F"/>
    <w:rsid w:val="007E6E95"/>
    <w:rsid w:val="00800CB0"/>
    <w:rsid w:val="00846C49"/>
    <w:rsid w:val="008535D9"/>
    <w:rsid w:val="00853B65"/>
    <w:rsid w:val="0086677E"/>
    <w:rsid w:val="008720A2"/>
    <w:rsid w:val="008A1871"/>
    <w:rsid w:val="008D5B92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64C98"/>
    <w:rsid w:val="00B80B01"/>
    <w:rsid w:val="00B84631"/>
    <w:rsid w:val="00B8566C"/>
    <w:rsid w:val="00B87562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CC58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67F8A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  <w:rsid w:val="00FF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8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10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2019-12-24T03:35:00Z</cp:lastPrinted>
  <dcterms:created xsi:type="dcterms:W3CDTF">2020-12-09T03:47:00Z</dcterms:created>
  <dcterms:modified xsi:type="dcterms:W3CDTF">2020-12-15T09:36:00Z</dcterms:modified>
</cp:coreProperties>
</file>